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dec1331" w14:textId="dec133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577F40">
        <w:t>1344/2022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577F40">
        <w:t>1344/2022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577F40" w:rsidP="00577F40" w:rsidRDefault="00577F40">
      <w:pPr>
        <w:tabs>
          <w:tab w:val="left" w:pos="709"/>
        </w:tabs>
        <w:ind w:left="1416" w:hanging="707"/>
        <w:jc w:val="both"/>
      </w:pPr>
      <w:r>
        <w:t>ANEL BAJRIĆ jednostavno društvo s ograničenom odgovornošću za usluge i</w:t>
      </w:r>
    </w:p>
    <w:p w:rsidRPr="004559F0" w:rsidR="00577F40" w:rsidP="00577F40" w:rsidRDefault="00577F40">
      <w:pPr>
        <w:tabs>
          <w:tab w:val="left" w:pos="709"/>
        </w:tabs>
        <w:ind w:left="1416" w:hanging="707"/>
        <w:jc w:val="both"/>
      </w:pPr>
      <w:r>
        <w:t>t</w:t>
      </w:r>
      <w:r>
        <w:t>rgovinu</w:t>
      </w:r>
      <w:r>
        <w:t xml:space="preserve">, Ulica Huberta </w:t>
      </w:r>
      <w:proofErr w:type="spellStart"/>
      <w:r>
        <w:t>Pettana</w:t>
      </w:r>
      <w:proofErr w:type="spellEnd"/>
      <w:r>
        <w:t xml:space="preserve"> 12, 10360 Sesvete, </w:t>
      </w:r>
      <w:r>
        <w:t>OIB: 37224365867;</w:t>
      </w:r>
    </w:p>
    <w:p w:rsidRPr="004559F0" w:rsidR="006F725E" w:rsidP="00577F40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77F40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77F4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77F4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77F4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77F4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77F4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F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7F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77F4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77F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77F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1344</izvorni_sadrzaj>
    <derivirana_varijabla naziv="DomainObject.Predmet.Broj_1">1344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travnja 2022.</izvorni_sadrzaj>
    <derivirana_varijabla naziv="DomainObject.Predmet.DatumIzradeOptuznogAkta_1">20. travnja 2022.</derivirana_varijabla>
  </DomainObject.Predmet.DatumIzradeOptuznogAkta>
  <DomainObject.Predmet.DatumIzradeOptuznogAktaFormated>
    <izvorni_sadrzaj>20.4.2022.</izvorni_sadrzaj>
    <derivirana_varijabla naziv="DomainObject.Predmet.DatumIzradeOptuznogAktaFormated_1">20.4.2022.</derivirana_varijabla>
  </DomainObject.Predmet.DatumIzradeOptuznogAktaFormated>
  <DomainObject.Predmet.DatumOsnivanja>
    <izvorni_sadrzaj>21. travnja 2022.</izvorni_sadrzaj>
    <derivirana_varijabla naziv="DomainObject.Predmet.DatumOsnivanja_1">21.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travnja 2022.</izvorni_sadrzaj>
    <derivirana_varijabla naziv="DomainObject.Predmet.DatumPrimitkaOptuznogAkta_1">20.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St-1344/2022</izvorni_sadrzaj>
    <derivirana_varijabla naziv="DomainObject.Predmet.OznakaBroj_1">St-1344/2022</derivirana_varijabla>
  </DomainObject.Predmet.OznakaBroj>
  <DomainObject.Predmet.OznakaBrojOptuznogAkta>
    <izvorni_sadrzaj>04-06-22-2240</izvorni_sadrzaj>
    <derivirana_varijabla naziv="DomainObject.Predmet.OznakaBrojOptuznogAkta_1">04-06-22-2240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ANEL BAJRIĆ jednostavno društvo s ograničenom odgovornošću za usluge i trgovinu</izvorni_sadrzaj>
    <derivirana_varijabla naziv="DomainObject.Predmet.ProtustrankaFormated_1">  ANEL BAJRIĆ jednostavno društvo s ograničenom odgovornošću za usluge i trgovinu</derivirana_varijabla>
  </DomainObject.Predmet.ProtustrankaFormated>
  <DomainObject.Predmet.ProtustrankaFormatedOIB>
    <izvorni_sadrzaj>  ANEL BAJRIĆ jednostavno društvo s ograničenom odgovornošću za usluge i trgovinu, OIB 37224365867</izvorni_sadrzaj>
    <derivirana_varijabla naziv="DomainObject.Predmet.ProtustrankaFormatedOIB_1">  ANEL BAJRIĆ jednostavno društvo s ograničenom odgovornošću za usluge i trgovinu, OIB 37224365867</derivirana_varijabla>
  </DomainObject.Predmet.ProtustrankaFormatedOIB>
  <DomainObject.Predmet.ProtustrankaFormatedWithAdress>
    <izvorni_sadrzaj> ANEL BAJRIĆ jednostavno društvo s ograničenom odgovornošću za usluge i trgovinu, Ulica Huberta Pettana 12, 10360 Sesvete</izvorni_sadrzaj>
    <derivirana_varijabla naziv="DomainObject.Predmet.ProtustrankaFormatedWithAdress_1"> ANEL BAJRIĆ jednostavno društvo s ograničenom odgovornošću za usluge i trgovinu, Ulica Huberta Pettana 12, 10360 Sesvete</derivirana_varijabla>
  </DomainObject.Predmet.ProtustrankaFormatedWithAdress>
  <DomainObject.Predmet.ProtustrankaFormatedWithAdressOIB>
    <izvorni_sadrzaj> ANEL BAJRIĆ jednostavno društvo s ograničenom odgovornošću za usluge i trgovinu, OIB 37224365867, Ulica Huberta Pettana 12, 10360 Sesvete</izvorni_sadrzaj>
    <derivirana_varijabla naziv="DomainObject.Predmet.ProtustrankaFormatedWithAdressOIB_1"> ANEL BAJRIĆ jednostavno društvo s ograničenom odgovornošću za usluge i trgovinu, OIB 37224365867, Ulica Huberta Pettana 12, 10360 Sesvete</derivirana_varijabla>
  </DomainObject.Predmet.ProtustrankaFormatedWithAdressOIB>
  <DomainObject.Predmet.ProtustrankaWithAdress>
    <izvorni_sadrzaj>ANEL BAJRIĆ jednostavno društvo s ograničenom odgovornošću za usluge i trgovinu Ulica Huberta Pettana 12, 10360 Sesvete</izvorni_sadrzaj>
    <derivirana_varijabla naziv="DomainObject.Predmet.ProtustrankaWithAdress_1">ANEL BAJRIĆ jednostavno društvo s ograničenom odgovornošću za usluge i trgovinu Ulica Huberta Pettana 12, 10360 Sesvete</derivirana_varijabla>
  </DomainObject.Predmet.ProtustrankaWithAdress>
  <DomainObject.Predmet.ProtustrankaWithAdressOIB>
    <izvorni_sadrzaj>ANEL BAJRIĆ jednostavno društvo s ograničenom odgovornošću za usluge i trgovinu, OIB 37224365867, Ulica Huberta Pettana 12, 10360 Sesvete</izvorni_sadrzaj>
    <derivirana_varijabla naziv="DomainObject.Predmet.ProtustrankaWithAdressOIB_1">ANEL BAJRIĆ jednostavno društvo s ograničenom odgovornošću za usluge i trgovinu, OIB 37224365867, Ulica Huberta Pettana 12, 10360 Sesvete</derivirana_varijabla>
  </DomainObject.Predmet.ProtustrankaWithAdressOIB>
  <DomainObject.Predmet.ProtustrankaNazivFormated>
    <izvorni_sadrzaj>ANEL BAJRIĆ jednostavno društvo s ograničenom odgovornošću za usluge i trgovinu</izvorni_sadrzaj>
    <derivirana_varijabla naziv="DomainObject.Predmet.ProtustrankaNazivFormated_1">ANEL BAJRIĆ jednostavno društvo s ograničenom odgovornošću za usluge i trgovinu</derivirana_varijabla>
  </DomainObject.Predmet.ProtustrankaNazivFormated>
  <DomainObject.Predmet.ProtustrankaNazivFormatedOIB>
    <izvorni_sadrzaj>ANEL BAJRIĆ jednostavno društvo s ograničenom odgovornošću za usluge i trgovinu, OIB 37224365867</izvorni_sadrzaj>
    <derivirana_varijabla naziv="DomainObject.Predmet.ProtustrankaNazivFormatedOIB_1">ANEL BAJRIĆ jednostavno društvo s ograničenom odgovornošću za usluge i trgovinu, OIB 37224365867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ANEL BAJRIĆ jednostavno društvo s ograničenom odgovornošću za usluge i trgovinu</item>
    </izvorni_sadrzaj>
    <derivirana_varijabla naziv="DomainObject.Predmet.ProtuStrankaListFormated_1">
      <item>ANEL BAJRIĆ jednostavno društvo s ograničenom odgovornošću za usluge i trgovinu</item>
    </derivirana_varijabla>
  </DomainObject.Predmet.ProtuStrankaListFormated>
  <DomainObject.Predmet.ProtuStrankaListFormatedOIB>
    <izvorni_sadrzaj>
      <item>ANEL BAJRIĆ jednostavno društvo s ograničenom odgovornošću za usluge i trgovinu, OIB 37224365867</item>
    </izvorni_sadrzaj>
    <derivirana_varijabla naziv="DomainObject.Predmet.ProtuStrankaListFormatedOIB_1">
      <item>ANEL BAJRIĆ jednostavno društvo s ograničenom odgovornošću za usluge i trgovinu, OIB 37224365867</item>
    </derivirana_varijabla>
  </DomainObject.Predmet.ProtuStrankaListFormatedOIB>
  <DomainObject.Predmet.ProtuStrankaListFormatedWithAdress>
    <izvorni_sadrzaj>
      <item>ANEL BAJRIĆ jednostavno društvo s ograničenom odgovornošću za usluge i trgovinu, Ulica Huberta Pettana 12, 10360 Sesvete</item>
    </izvorni_sadrzaj>
    <derivirana_varijabla naziv="DomainObject.Predmet.ProtuStrankaListFormatedWithAdress_1">
      <item>ANEL BAJRIĆ jednostavno društvo s ograničenom odgovornošću za usluge i trgovinu, Ulica Huberta Pettana 12, 10360 Sesvete</item>
    </derivirana_varijabla>
  </DomainObject.Predmet.ProtuStrankaListFormatedWithAdress>
  <DomainObject.Predmet.ProtuStrankaListFormatedWithAdressOIB>
    <izvorni_sadrzaj>
      <item>ANEL BAJRIĆ jednostavno društvo s ograničenom odgovornošću za usluge i trgovinu, OIB 37224365867, Ulica Huberta Pettana 12, 10360 Sesvete</item>
    </izvorni_sadrzaj>
    <derivirana_varijabla naziv="DomainObject.Predmet.ProtuStrankaListFormatedWithAdressOIB_1">
      <item>ANEL BAJRIĆ jednostavno društvo s ograničenom odgovornošću za usluge i trgovinu, OIB 37224365867, Ulica Huberta Pettana 12, 10360 Sesvete</item>
    </derivirana_varijabla>
  </DomainObject.Predmet.ProtuStrankaListFormatedWithAdressOIB>
  <DomainObject.Predmet.ProtuStrankaListNazivFormated>
    <izvorni_sadrzaj>
      <item>ANEL BAJRIĆ jednostavno društvo s ograničenom odgovornošću za usluge i trgovinu</item>
    </izvorni_sadrzaj>
    <derivirana_varijabla naziv="DomainObject.Predmet.ProtuStrankaListNazivFormated_1">
      <item>ANEL BAJRIĆ jednostavno društvo s ograničenom odgovornošću za usluge i trgovinu</item>
    </derivirana_varijabla>
  </DomainObject.Predmet.ProtuStrankaListNazivFormated>
  <DomainObject.Predmet.ProtuStrankaListNazivFormatedOIB>
    <izvorni_sadrzaj>
      <item>ANEL BAJRIĆ jednostavno društvo s ograničenom odgovornošću za usluge i trgovinu, OIB 37224365867</item>
    </izvorni_sadrzaj>
    <derivirana_varijabla naziv="DomainObject.Predmet.ProtuStrankaListNazivFormatedOIB_1">
      <item>ANEL BAJRIĆ jednostavno društvo s ograničenom odgovornošću za usluge i trgovinu, OIB 37224365867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ANEL BAJRIĆ jednostavno društvo s ograničenom odgovornošću za usluge i trgovinu</izvorni_sadrzaj>
    <derivirana_varijabla naziv="DomainObject.Predmet.ProtustrankaIDrugi_1">ANEL BAJRIĆ jednostavno društvo s ograničenom odgovornošću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ANEL BAJRIĆ jednostavno društvo s ograničenom odgovornošću za usluge i trgovinu, OIB 37224365867, Ulica Huberta Pettana 12, 10360 Sesvete</izvorni_sadrzaj>
    <derivirana_varijabla naziv="DomainObject.Predmet.ProtustrankaIDrugiAdressOIB_1">ANEL BAJRIĆ jednostavno društvo s ograničenom odgovornošću za usluge i trgovinu, OIB 37224365867, Ulica Huberta Pettana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ANEL BAJRIĆ jednostavno društvo s ograničenom odgovornošću za usluge i trgovinu</item>
      <item>Financijska agencija</item>
    </izvorni_sadrzaj>
    <derivirana_varijabla naziv="DomainObject.Predmet.SudioniciListNaziv_1">
      <item>ANEL BAJRIĆ jednostavno društvo s ograničenom odgovornošću za usluge i trgovinu</item>
      <item>Financijska agencija</item>
    </derivirana_varijabla>
  </DomainObject.Predmet.SudioniciListNaziv>
  <DomainObject.Predmet.SudioniciListAdressOIB>
    <izvorni_sadrzaj>
      <item>ANEL BAJRIĆ jednostavno društvo s ograničenom odgovornošću za usluge i trgovinu, OIB 37224365867, Ulica Huberta Pettana 12,10360 Sesvete</item>
      <item>Financijska agencija, OIB 85821130368, TRG SVIBANJSKIH ŽRTAVA 1995. 1,10000 Zagreb</item>
    </izvorni_sadrzaj>
    <derivirana_varijabla naziv="DomainObject.Predmet.SudioniciListAdressOIB_1">
      <item>ANEL BAJRIĆ jednostavno društvo s ograničenom odgovornošću za usluge i trgovinu, OIB 37224365867, Ulica Huberta Pettana 12,10360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37224365867</item>
      <item>, OIB 85821130368</item>
    </izvorni_sadrzaj>
    <derivirana_varijabla naziv="DomainObject.Predmet.SudioniciListNazivOIB_1">
      <item>, OIB 37224365867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travnja 2022.</izvorni_sadrzaj>
    <derivirana_varijabla naziv="DomainObject.Predmet.DatumPocetkaProcesa_1">21.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146</properties:Words>
  <properties:Characters>868</properties:Characters>
  <properties:Lines>46</properties:Lines>
  <properties:Paragraphs>26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2022-09-03T09:00:00Z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